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ABBD4" w14:textId="32380085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E33236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796AE661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7E54A5D4" w14:textId="77777777" w:rsidR="00763A6B" w:rsidRPr="002D18B6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106AB2ED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685ED9C7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D5A387" w14:textId="44B2706D" w:rsidR="00763A6B" w:rsidRPr="002D18B6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0"/>
              </w:rPr>
            </w:pPr>
            <w:r w:rsidRPr="002D18B6">
              <w:rPr>
                <w:rFonts w:eastAsia="標楷體" w:hint="eastAsia"/>
                <w:b/>
                <w:bCs/>
                <w:sz w:val="20"/>
              </w:rPr>
              <w:t>應繳回</w:t>
            </w:r>
            <w:r w:rsidR="00E33236" w:rsidRPr="002D18B6">
              <w:rPr>
                <w:rFonts w:eastAsia="標楷體" w:hint="eastAsia"/>
                <w:b/>
                <w:bCs/>
                <w:sz w:val="20"/>
              </w:rPr>
              <w:t>市</w:t>
            </w:r>
            <w:r w:rsidRPr="002D18B6">
              <w:rPr>
                <w:rFonts w:eastAsia="標楷體" w:hint="eastAsia"/>
                <w:b/>
                <w:bCs/>
                <w:sz w:val="20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3EF2BAA" w14:textId="77777777" w:rsidR="00763A6B" w:rsidRPr="002D18B6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備註</w:t>
            </w:r>
          </w:p>
        </w:tc>
      </w:tr>
      <w:tr w:rsidR="00763A6B" w14:paraId="4C1786B4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15151E5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66398FE6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49524F68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90" w:type="dxa"/>
            <w:gridSpan w:val="2"/>
          </w:tcPr>
          <w:p w14:paraId="75BD3559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proofErr w:type="gramStart"/>
            <w:r w:rsidRPr="002D18B6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76B49F19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0A488762" w14:textId="77777777" w:rsidR="00763A6B" w:rsidRPr="002D18B6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B7E737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5D20BDA0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22DFF246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3D979097" w14:textId="77777777" w:rsidR="00763A6B" w:rsidRPr="002D18B6" w:rsidRDefault="00763A6B" w:rsidP="007B6F2B">
            <w:pPr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00" w:type="dxa"/>
          </w:tcPr>
          <w:p w14:paraId="7A92CB97" w14:textId="77777777" w:rsidR="00763A6B" w:rsidRPr="002D18B6" w:rsidRDefault="00763A6B" w:rsidP="007B6F2B">
            <w:pPr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400" w:type="dxa"/>
          </w:tcPr>
          <w:p w14:paraId="6C995EC8" w14:textId="77777777" w:rsidR="00763A6B" w:rsidRPr="002D18B6" w:rsidRDefault="00763A6B" w:rsidP="007B6F2B">
            <w:pPr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52D61378" w14:textId="77777777" w:rsidR="00763A6B" w:rsidRPr="002D18B6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000" w:type="dxa"/>
            <w:vMerge/>
          </w:tcPr>
          <w:p w14:paraId="79B5C35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4D133419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74C2811D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64E03429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083E0834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4ECD574E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369B2FD1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</w:tcPr>
          <w:p w14:paraId="7A862EA7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08B8B2AF" w14:textId="77777777" w:rsidR="00763A6B" w:rsidRPr="002D18B6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18B6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0AB9A59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424D19B4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E33236" w:rsidRPr="006D3485" w14:paraId="786B5F24" w14:textId="77777777" w:rsidTr="00F9769D">
        <w:trPr>
          <w:cantSplit/>
          <w:trHeight w:val="520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662C8BE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06BBFBB1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74B36088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208B3A31" w14:textId="77777777" w:rsidR="00E33236" w:rsidRPr="006D3485" w:rsidRDefault="00E33236" w:rsidP="007B289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D348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18443C26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CC44930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1385F92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AB75987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15,269,639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6F262B0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BC0E130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18BD3F7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C4F894B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15,269,639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52BE91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657C9E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15,269,639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6A9F3B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33236" w:rsidRPr="006D3485" w14:paraId="74B02E46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2DD792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3E0AB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ED7CA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927CB" w14:textId="77777777" w:rsidR="00E33236" w:rsidRPr="006D3485" w:rsidRDefault="00E33236" w:rsidP="007B289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D348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84E31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4C9786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DD4D6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AD175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26CCB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461D1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F96000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4A802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0E1D8E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90BFB5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1,551,923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17449F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33236" w:rsidRPr="006C7AF6" w14:paraId="43E07D28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C1B35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DC954C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83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864AB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1AC8DD" w14:textId="77777777" w:rsidR="00E33236" w:rsidRPr="006C7AF6" w:rsidRDefault="00E33236" w:rsidP="007B289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高雄市政府法制局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8B0D6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4C07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18239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B3972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7841C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3FAC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880DD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6D1E2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2EB114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4C2E47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97FD62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33236" w:rsidRPr="006C7AF6" w14:paraId="1174038B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2E383B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FFAF7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BB8CCD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581B8" w14:textId="77777777" w:rsidR="00E33236" w:rsidRPr="006C7AF6" w:rsidRDefault="00E33236" w:rsidP="007B289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E4363" w14:textId="4AB876C8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增列應收國家賠償求償收入</w:t>
            </w:r>
            <w:r w:rsidR="00F9769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C1B1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8DB9C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8DD2C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DCE839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5C62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05C6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F4B94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748992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CE8979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1,551,923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7C9BDB" w14:textId="7EBAA312" w:rsidR="00E33236" w:rsidRPr="00F9769D" w:rsidRDefault="00F9769D" w:rsidP="007B2892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F9769D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E33236" w:rsidRPr="006D3485" w14:paraId="4F6EE417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B89CF3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3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9EBA0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810855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968FD" w14:textId="77777777" w:rsidR="00E33236" w:rsidRPr="006D3485" w:rsidRDefault="00E33236" w:rsidP="007B289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D348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規費收入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D9005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AEF0D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19A64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CD1E8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D9A7A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C3B6C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076DF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D44A5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2CF3C8A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5268BA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530,885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88854E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33236" w:rsidRPr="006C7AF6" w14:paraId="1E2AAE75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312FA1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D1532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82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2F39C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87658" w14:textId="77777777" w:rsidR="00E33236" w:rsidRPr="006C7AF6" w:rsidRDefault="00E33236" w:rsidP="007B289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高雄市政府海洋局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10388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1520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746CF2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465BD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3FFE18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3B0E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6E4D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4D74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E499B6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E9B4C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CA2CF0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33236" w:rsidRPr="006C7AF6" w14:paraId="6862B97A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738BFA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DEEFA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5E201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C43DD" w14:textId="77777777" w:rsidR="00E33236" w:rsidRPr="006C7AF6" w:rsidRDefault="00E33236" w:rsidP="007B289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使用規費收入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446BB" w14:textId="4B8519FF" w:rsidR="00E33236" w:rsidRPr="00F47081" w:rsidRDefault="00E33236" w:rsidP="007B2892">
            <w:pPr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  <w:r w:rsidRPr="00F47081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增列應收漁港基本設施使用管理費</w:t>
            </w:r>
            <w:r w:rsidR="00F47081" w:rsidRPr="00F47081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收入</w:t>
            </w:r>
            <w:r w:rsidRPr="00F47081">
              <w:rPr>
                <w:rFonts w:ascii="標楷體" w:eastAsia="標楷體" w:hAnsi="標楷體" w:hint="eastAsia"/>
                <w:noProof/>
                <w:spacing w:val="-16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A5EC8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82F964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67041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D626D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25D041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33398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F09F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BD0D1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ACCB9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530,885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0BCA75" w14:textId="5BD863EC" w:rsidR="00E33236" w:rsidRPr="006C7AF6" w:rsidRDefault="00F9769D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9769D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E33236" w:rsidRPr="006D3485" w14:paraId="66CFE78D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726865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BB3D2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E63EC" w14:textId="77777777" w:rsidR="00E33236" w:rsidRPr="006D3485" w:rsidRDefault="00E33236" w:rsidP="007B2892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C061D" w14:textId="77777777" w:rsidR="00E33236" w:rsidRPr="006D3485" w:rsidRDefault="00E33236" w:rsidP="007B2892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D348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E354E9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D4855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0CCEFB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D2E75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BE59F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4B132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E99FE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65C0D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3609BA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202ED1" w14:textId="77777777" w:rsidR="00E33236" w:rsidRPr="006D3485" w:rsidRDefault="00E33236" w:rsidP="007B2892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6D3485">
              <w:rPr>
                <w:rFonts w:ascii="新細明體" w:hAnsi="新細明體"/>
                <w:b/>
                <w:noProof/>
                <w:spacing w:val="-10"/>
                <w:sz w:val="20"/>
              </w:rPr>
              <w:t>13,186,831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B0C059" w14:textId="77777777" w:rsidR="00E33236" w:rsidRPr="006D3485" w:rsidRDefault="00E33236" w:rsidP="007B2892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E33236" w:rsidRPr="006C7AF6" w14:paraId="6C09BC13" w14:textId="77777777" w:rsidTr="00F9769D">
        <w:trPr>
          <w:cantSplit/>
          <w:trHeight w:val="520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F30887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B09FF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95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B4524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F8572F" w14:textId="77777777" w:rsidR="00E33236" w:rsidRPr="006C7AF6" w:rsidRDefault="00E33236" w:rsidP="007B2892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高雄市政府都市發展局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58F80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EEAD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4A6BA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D1F3C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42FB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66C8B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CF0934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101A2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AC8735A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FE12D1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24D4EF" w14:textId="77777777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E33236" w:rsidRPr="006C7AF6" w14:paraId="57D8A60C" w14:textId="77777777" w:rsidTr="00F9769D">
        <w:trPr>
          <w:cantSplit/>
          <w:trHeight w:val="521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C810A48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0D743CDC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3F4F6916" w14:textId="77777777" w:rsidR="00E33236" w:rsidRPr="00C87AFA" w:rsidRDefault="00E33236" w:rsidP="007B2892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647F4E6D" w14:textId="77777777" w:rsidR="00E33236" w:rsidRPr="006C7AF6" w:rsidRDefault="00E33236" w:rsidP="007B2892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財產作價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02F098D9" w14:textId="6B60B3D1" w:rsidR="00E33236" w:rsidRPr="006C7AF6" w:rsidRDefault="00E33236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</w:t>
            </w:r>
            <w:r w:rsidR="00F4708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應收</w:t>
            </w:r>
            <w:r w:rsidR="007057D2" w:rsidRPr="007057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土</w:t>
            </w:r>
            <w:r w:rsidRPr="00BD57BA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地作價投資基金收入。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32469DD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6FE238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EA4924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A8DAC00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80C6AE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F6DA66F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C96E8F5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2473E9EE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20AA8" w14:textId="77777777" w:rsidR="00E33236" w:rsidRPr="00C87AFA" w:rsidRDefault="00E33236" w:rsidP="007B2892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BD57BA">
              <w:rPr>
                <w:rFonts w:ascii="新細明體" w:hAnsi="新細明體"/>
                <w:noProof/>
                <w:spacing w:val="-10"/>
                <w:sz w:val="20"/>
              </w:rPr>
              <w:t>13,186,831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3BF958A" w14:textId="177E3399" w:rsidR="00E33236" w:rsidRPr="006C7AF6" w:rsidRDefault="00F9769D" w:rsidP="007B2892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9769D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</w:tbl>
    <w:p w14:paraId="6A95853E" w14:textId="5F8E2668" w:rsidR="00F31595" w:rsidRDefault="00F31595" w:rsidP="00F9769D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F563B8" w14:textId="77777777" w:rsidR="00E33236" w:rsidRDefault="00E33236">
      <w:r>
        <w:separator/>
      </w:r>
    </w:p>
  </w:endnote>
  <w:endnote w:type="continuationSeparator" w:id="0">
    <w:p w14:paraId="32FEB278" w14:textId="77777777" w:rsidR="00E33236" w:rsidRDefault="00E3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25967C" w14:textId="77777777" w:rsidR="00E33236" w:rsidRDefault="00E33236">
      <w:r>
        <w:separator/>
      </w:r>
    </w:p>
  </w:footnote>
  <w:footnote w:type="continuationSeparator" w:id="0">
    <w:p w14:paraId="4ED92F91" w14:textId="77777777" w:rsidR="00E33236" w:rsidRDefault="00E3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61EC1" w14:textId="40105E44" w:rsidR="00763A6B" w:rsidRDefault="00763A6B">
    <w:pPr>
      <w:pStyle w:val="a3"/>
      <w:jc w:val="center"/>
    </w:pP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E50E4F" w:rsidRPr="00E50E4F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E50E4F" w:rsidRPr="00E50E4F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E50E4F" w:rsidRPr="00E50E4F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36458" w14:textId="36A222F0" w:rsidR="00763A6B" w:rsidRDefault="00763A6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E50E4F" w:rsidRPr="00E50E4F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E50E4F" w:rsidRPr="00E50E4F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36"/>
    <w:rsid w:val="00014EDF"/>
    <w:rsid w:val="0019029E"/>
    <w:rsid w:val="002C1B9B"/>
    <w:rsid w:val="002D18B6"/>
    <w:rsid w:val="003B21D4"/>
    <w:rsid w:val="004A7EFE"/>
    <w:rsid w:val="004C5A4F"/>
    <w:rsid w:val="006C7AF6"/>
    <w:rsid w:val="007057D2"/>
    <w:rsid w:val="00763A6B"/>
    <w:rsid w:val="007B6F2B"/>
    <w:rsid w:val="00865BEA"/>
    <w:rsid w:val="00A95D81"/>
    <w:rsid w:val="00C76E85"/>
    <w:rsid w:val="00C87AFA"/>
    <w:rsid w:val="00D353E0"/>
    <w:rsid w:val="00E33236"/>
    <w:rsid w:val="00E50E4F"/>
    <w:rsid w:val="00F31595"/>
    <w:rsid w:val="00F47081"/>
    <w:rsid w:val="00F9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52E0F0"/>
  <w15:chartTrackingRefBased/>
  <w15:docId w15:val="{F1388C37-6254-4095-B989-B55A3641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W0sSVGUt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ZW0sSVGUt歲入決算修正數明細表.dot</Template>
  <TotalTime>10</TotalTime>
  <Pages>1</Pages>
  <Words>298</Words>
  <Characters>430</Characters>
  <Application>Microsoft Office Word</Application>
  <DocSecurity>0</DocSecurity>
  <Lines>3</Lines>
  <Paragraphs>1</Paragraphs>
  <ScaleCrop>false</ScaleCrop>
  <Company>N.A.O.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許哲維</dc:creator>
  <cp:keywords/>
  <cp:lastModifiedBy>林鳳頡</cp:lastModifiedBy>
  <cp:revision>7</cp:revision>
  <cp:lastPrinted>2024-06-27T09:24:00Z</cp:lastPrinted>
  <dcterms:created xsi:type="dcterms:W3CDTF">2024-05-30T06:05:00Z</dcterms:created>
  <dcterms:modified xsi:type="dcterms:W3CDTF">2024-06-28T03:20:00Z</dcterms:modified>
</cp:coreProperties>
</file>